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0593C" w14:textId="77777777" w:rsidR="00774958" w:rsidRPr="00ED5237" w:rsidRDefault="00774958" w:rsidP="00774958">
      <w:pPr>
        <w:spacing w:after="60"/>
        <w:rPr>
          <w:rFonts w:ascii="Arial" w:hAnsi="Arial" w:cs="Arial"/>
          <w:b/>
          <w:sz w:val="24"/>
          <w:szCs w:val="24"/>
        </w:rPr>
      </w:pPr>
      <w:r w:rsidRPr="00ED5237">
        <w:rPr>
          <w:rFonts w:ascii="Arial" w:hAnsi="Arial" w:cs="Arial"/>
          <w:b/>
          <w:sz w:val="24"/>
          <w:szCs w:val="24"/>
        </w:rPr>
        <w:t xml:space="preserve">ZÁPIS  </w:t>
      </w:r>
    </w:p>
    <w:p w14:paraId="5B7C0FDD" w14:textId="3669F56A" w:rsidR="00774958" w:rsidRPr="00ED5237" w:rsidRDefault="00774958" w:rsidP="00774958">
      <w:pPr>
        <w:rPr>
          <w:rFonts w:ascii="Arial" w:hAnsi="Arial" w:cs="Arial"/>
          <w:b/>
        </w:rPr>
      </w:pPr>
      <w:r w:rsidRPr="00ED5237">
        <w:rPr>
          <w:rFonts w:ascii="Arial" w:hAnsi="Arial" w:cs="Arial"/>
          <w:b/>
        </w:rPr>
        <w:t>z jednání hodnoticí komise pro výzvu</w:t>
      </w:r>
      <w:r>
        <w:rPr>
          <w:rFonts w:ascii="Arial" w:hAnsi="Arial" w:cs="Arial"/>
          <w:b/>
        </w:rPr>
        <w:t xml:space="preserve"> č. 03_18_094, název: </w:t>
      </w:r>
      <w:r w:rsidRPr="00D52DDC">
        <w:rPr>
          <w:rFonts w:ascii="Arial" w:hAnsi="Arial" w:cs="Arial"/>
          <w:b/>
        </w:rPr>
        <w:t>Budování kapacit sociálních partnerů II</w:t>
      </w:r>
      <w:r w:rsidRPr="00ED5237">
        <w:rPr>
          <w:rFonts w:ascii="Arial" w:hAnsi="Arial" w:cs="Arial"/>
          <w:b/>
        </w:rPr>
        <w:t xml:space="preserve"> Operačního programu Zaměstnanost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386"/>
      </w:tblGrid>
      <w:tr w:rsidR="00430EF3" w:rsidRPr="00ED5237" w14:paraId="1E5A24EC" w14:textId="77777777" w:rsidTr="00774958">
        <w:trPr>
          <w:trHeight w:val="20"/>
        </w:trPr>
        <w:tc>
          <w:tcPr>
            <w:tcW w:w="3686" w:type="dxa"/>
            <w:shd w:val="clear" w:color="auto" w:fill="auto"/>
            <w:vAlign w:val="center"/>
          </w:tcPr>
          <w:p w14:paraId="41796C8C" w14:textId="77777777" w:rsidR="00430EF3" w:rsidRPr="00ED5237" w:rsidRDefault="00430EF3" w:rsidP="00430EF3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Datum jednání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6A4619D6" w14:textId="4465A037" w:rsidR="00430EF3" w:rsidRPr="00ED5237" w:rsidRDefault="00430EF3" w:rsidP="00430EF3">
            <w:pPr>
              <w:pStyle w:val="Tabulkatext9"/>
            </w:pPr>
            <w:r>
              <w:t>27. 11. 2018</w:t>
            </w:r>
          </w:p>
        </w:tc>
      </w:tr>
      <w:tr w:rsidR="00430EF3" w:rsidRPr="00ED5237" w14:paraId="74C698D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3474715" w14:textId="77777777" w:rsidR="00430EF3" w:rsidRPr="00ED5237" w:rsidRDefault="00430EF3" w:rsidP="00430EF3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Čas jednání (od – do)</w:t>
            </w:r>
          </w:p>
        </w:tc>
        <w:tc>
          <w:tcPr>
            <w:tcW w:w="5386" w:type="dxa"/>
            <w:vAlign w:val="center"/>
          </w:tcPr>
          <w:p w14:paraId="607E9FD5" w14:textId="2DD128F9" w:rsidR="00430EF3" w:rsidRPr="00ED5237" w:rsidRDefault="00430EF3" w:rsidP="00430EF3">
            <w:pPr>
              <w:pStyle w:val="Tabulkatext9"/>
              <w:rPr>
                <w:bCs/>
              </w:rPr>
            </w:pPr>
            <w:r>
              <w:rPr>
                <w:bCs/>
              </w:rPr>
              <w:t>10:00 – 16:00</w:t>
            </w:r>
          </w:p>
        </w:tc>
      </w:tr>
      <w:tr w:rsidR="00430EF3" w:rsidRPr="00ED5237" w14:paraId="39430E04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01E2D850" w14:textId="77777777" w:rsidR="00430EF3" w:rsidRPr="00ED5237" w:rsidRDefault="00430EF3" w:rsidP="00430EF3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Místo jednání</w:t>
            </w:r>
          </w:p>
        </w:tc>
        <w:tc>
          <w:tcPr>
            <w:tcW w:w="5386" w:type="dxa"/>
            <w:vAlign w:val="center"/>
          </w:tcPr>
          <w:p w14:paraId="769124F0" w14:textId="2662AC6B" w:rsidR="00430EF3" w:rsidRPr="00ED5237" w:rsidRDefault="00430EF3" w:rsidP="00430EF3">
            <w:pPr>
              <w:pStyle w:val="Tabulkatext9"/>
              <w:rPr>
                <w:bCs/>
              </w:rPr>
            </w:pPr>
            <w:r>
              <w:rPr>
                <w:bCs/>
              </w:rPr>
              <w:t>Kartouzská 4, Praha 5, zasedací místnost č. 132</w:t>
            </w:r>
          </w:p>
        </w:tc>
      </w:tr>
      <w:tr w:rsidR="00430EF3" w:rsidRPr="00ED5237" w14:paraId="2C681E32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5C7D7F66" w14:textId="77777777" w:rsidR="00430EF3" w:rsidRPr="00ED5237" w:rsidRDefault="00430EF3" w:rsidP="00430EF3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Počet členů hodnoticí komise</w:t>
            </w:r>
          </w:p>
        </w:tc>
        <w:tc>
          <w:tcPr>
            <w:tcW w:w="5386" w:type="dxa"/>
            <w:vAlign w:val="center"/>
          </w:tcPr>
          <w:p w14:paraId="558D64FD" w14:textId="0BA7C053" w:rsidR="00430EF3" w:rsidRPr="00ED5237" w:rsidRDefault="00430EF3" w:rsidP="00430EF3">
            <w:pPr>
              <w:pStyle w:val="Tabulkatext9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774958" w:rsidRPr="00ED5237" w14:paraId="35A6A3CA" w14:textId="77777777" w:rsidTr="00774958">
        <w:trPr>
          <w:trHeight w:val="20"/>
        </w:trPr>
        <w:tc>
          <w:tcPr>
            <w:tcW w:w="3686" w:type="dxa"/>
            <w:vAlign w:val="center"/>
          </w:tcPr>
          <w:p w14:paraId="315B274D" w14:textId="77777777" w:rsidR="00774958" w:rsidRPr="00ED5237" w:rsidRDefault="00774958" w:rsidP="00A77A14">
            <w:pPr>
              <w:pStyle w:val="Tabulkatext9"/>
              <w:rPr>
                <w:b/>
                <w:bCs/>
              </w:rPr>
            </w:pPr>
            <w:r w:rsidRPr="00ED5237">
              <w:rPr>
                <w:b/>
                <w:bCs/>
              </w:rPr>
              <w:t>Seznam účastníků</w:t>
            </w:r>
          </w:p>
        </w:tc>
        <w:tc>
          <w:tcPr>
            <w:tcW w:w="5386" w:type="dxa"/>
            <w:vAlign w:val="center"/>
          </w:tcPr>
          <w:p w14:paraId="10FF8539" w14:textId="77777777" w:rsidR="00774958" w:rsidRPr="00ED5237" w:rsidRDefault="00774958" w:rsidP="00A77A14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Viz prezenční listina v příloze zápisu</w:t>
            </w:r>
          </w:p>
        </w:tc>
      </w:tr>
    </w:tbl>
    <w:p w14:paraId="54E64C2E" w14:textId="77777777" w:rsidR="00774958" w:rsidRPr="00ED5237" w:rsidRDefault="00774958" w:rsidP="00774958">
      <w:pPr>
        <w:rPr>
          <w:rFonts w:ascii="Arial" w:hAnsi="Arial" w:cs="Arial"/>
          <w:b/>
          <w:bCs/>
        </w:rPr>
      </w:pPr>
    </w:p>
    <w:p w14:paraId="22056BB6" w14:textId="77777777" w:rsidR="00774958" w:rsidRPr="00ED5237" w:rsidRDefault="00774958" w:rsidP="00774958">
      <w:pPr>
        <w:spacing w:after="60"/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t>Přehled hodnocených projektů: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468"/>
        <w:gridCol w:w="2004"/>
        <w:gridCol w:w="1463"/>
        <w:gridCol w:w="1644"/>
      </w:tblGrid>
      <w:tr w:rsidR="00774958" w:rsidRPr="00ED5237" w14:paraId="4702BD47" w14:textId="77777777" w:rsidTr="00903758">
        <w:trPr>
          <w:trHeight w:val="20"/>
        </w:trPr>
        <w:tc>
          <w:tcPr>
            <w:tcW w:w="493" w:type="dxa"/>
            <w:shd w:val="clear" w:color="auto" w:fill="auto"/>
            <w:vAlign w:val="center"/>
          </w:tcPr>
          <w:p w14:paraId="4501E747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Č.</w:t>
            </w:r>
          </w:p>
        </w:tc>
        <w:tc>
          <w:tcPr>
            <w:tcW w:w="3468" w:type="dxa"/>
            <w:shd w:val="clear" w:color="auto" w:fill="auto"/>
            <w:vAlign w:val="center"/>
          </w:tcPr>
          <w:p w14:paraId="7512778A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Registrační číslo projektu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080E6C9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Název projektu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C229E63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Výsledné bodové / slovní hodnocení projektu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230EFC" w14:textId="28D92FDC" w:rsidR="00774958" w:rsidRPr="00ED5237" w:rsidRDefault="00774958" w:rsidP="00600BD2">
            <w:pPr>
              <w:pStyle w:val="Tabulkatext9"/>
              <w:rPr>
                <w:b/>
              </w:rPr>
            </w:pPr>
            <w:r>
              <w:rPr>
                <w:b/>
              </w:rPr>
              <w:t>Detail hlasování o </w:t>
            </w:r>
            <w:r w:rsidRPr="00ED5237">
              <w:rPr>
                <w:b/>
              </w:rPr>
              <w:t>výsledném hodnocení</w:t>
            </w:r>
          </w:p>
        </w:tc>
      </w:tr>
      <w:tr w:rsidR="006E058B" w:rsidRPr="00ED5237" w14:paraId="4A226736" w14:textId="77777777" w:rsidTr="00622232">
        <w:trPr>
          <w:trHeight w:val="20"/>
        </w:trPr>
        <w:tc>
          <w:tcPr>
            <w:tcW w:w="493" w:type="dxa"/>
            <w:vAlign w:val="center"/>
          </w:tcPr>
          <w:p w14:paraId="4F241D91" w14:textId="19F35B8D" w:rsidR="006E058B" w:rsidRPr="00ED5237" w:rsidRDefault="006E058B" w:rsidP="006E058B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1.</w:t>
            </w:r>
          </w:p>
        </w:tc>
        <w:tc>
          <w:tcPr>
            <w:tcW w:w="3468" w:type="dxa"/>
            <w:vAlign w:val="center"/>
          </w:tcPr>
          <w:p w14:paraId="378F162C" w14:textId="28504D6B" w:rsidR="006E058B" w:rsidRPr="00ED5237" w:rsidRDefault="006E058B" w:rsidP="006E058B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CZ.03.1.52/0.0/0.0/18_094/0010</w:t>
            </w:r>
            <w:r>
              <w:rPr>
                <w:bCs/>
              </w:rPr>
              <w:t>386</w:t>
            </w:r>
          </w:p>
        </w:tc>
        <w:tc>
          <w:tcPr>
            <w:tcW w:w="2004" w:type="dxa"/>
            <w:vAlign w:val="center"/>
          </w:tcPr>
          <w:p w14:paraId="07526F4D" w14:textId="1598024F" w:rsidR="006E058B" w:rsidRPr="00ED5237" w:rsidRDefault="006E058B" w:rsidP="006E058B">
            <w:pPr>
              <w:pStyle w:val="Tabulkatext9"/>
              <w:rPr>
                <w:bCs/>
              </w:rPr>
            </w:pPr>
            <w:r w:rsidRPr="00A25DA4">
              <w:rPr>
                <w:bCs/>
              </w:rPr>
              <w:t>Posilování sociálního dialogu prostřednictvím integrovaného systému podpory spolupráce zástupců zaměstnanců a zaměstnavatelů-iPodpora - 3. etapa</w:t>
            </w:r>
          </w:p>
        </w:tc>
        <w:tc>
          <w:tcPr>
            <w:tcW w:w="1463" w:type="dxa"/>
            <w:vAlign w:val="center"/>
          </w:tcPr>
          <w:p w14:paraId="0084A43C" w14:textId="3832DFEB" w:rsidR="006E058B" w:rsidRPr="00473BE7" w:rsidRDefault="006E058B" w:rsidP="006E058B">
            <w:pPr>
              <w:pStyle w:val="Tabulkatext9"/>
              <w:rPr>
                <w:bCs/>
                <w:highlight w:val="yellow"/>
              </w:rPr>
            </w:pPr>
            <w:r>
              <w:rPr>
                <w:bCs/>
              </w:rPr>
              <w:t>51,25</w:t>
            </w:r>
            <w:r w:rsidRPr="00091CD9">
              <w:rPr>
                <w:bCs/>
              </w:rPr>
              <w:t xml:space="preserve"> bodů/splnil podmínky věcného hodnocení s výhradou</w:t>
            </w:r>
          </w:p>
        </w:tc>
        <w:tc>
          <w:tcPr>
            <w:tcW w:w="1644" w:type="dxa"/>
            <w:vAlign w:val="center"/>
          </w:tcPr>
          <w:p w14:paraId="7B9D3B4E" w14:textId="228E7227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59F9114D" w14:textId="1DA4BB5C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2A2C0ECA" w14:textId="23668C25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774032D2" w14:textId="77777777" w:rsidR="006E058B" w:rsidRPr="006E058B" w:rsidRDefault="006E058B" w:rsidP="006E058B">
            <w:pPr>
              <w:pStyle w:val="Tabulkatext9"/>
              <w:rPr>
                <w:bCs/>
              </w:rPr>
            </w:pPr>
          </w:p>
          <w:p w14:paraId="4319A6D7" w14:textId="4DD90721" w:rsidR="006E058B" w:rsidRPr="006E058B" w:rsidRDefault="006E058B" w:rsidP="006E058B">
            <w:pPr>
              <w:pStyle w:val="Tabulkatext9"/>
              <w:rPr>
                <w:bCs/>
              </w:rPr>
            </w:pPr>
          </w:p>
        </w:tc>
      </w:tr>
      <w:tr w:rsidR="006E058B" w:rsidRPr="00ED5237" w14:paraId="72F25E02" w14:textId="77777777" w:rsidTr="00622232">
        <w:trPr>
          <w:trHeight w:val="20"/>
        </w:trPr>
        <w:tc>
          <w:tcPr>
            <w:tcW w:w="493" w:type="dxa"/>
            <w:vAlign w:val="center"/>
          </w:tcPr>
          <w:p w14:paraId="24DE6C0B" w14:textId="4CB81A62" w:rsidR="006E058B" w:rsidRPr="00ED5237" w:rsidRDefault="006E058B" w:rsidP="006E058B">
            <w:pPr>
              <w:pStyle w:val="Tabulkatext9"/>
              <w:rPr>
                <w:bCs/>
              </w:rPr>
            </w:pPr>
            <w:r w:rsidRPr="00ED5237">
              <w:rPr>
                <w:bCs/>
              </w:rPr>
              <w:t>2.</w:t>
            </w:r>
          </w:p>
        </w:tc>
        <w:tc>
          <w:tcPr>
            <w:tcW w:w="3468" w:type="dxa"/>
            <w:vAlign w:val="center"/>
          </w:tcPr>
          <w:p w14:paraId="03E3AB48" w14:textId="792B3E74" w:rsidR="006E058B" w:rsidRPr="00ED5237" w:rsidRDefault="006E058B" w:rsidP="006E058B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</w:t>
            </w:r>
            <w:r>
              <w:rPr>
                <w:bCs/>
              </w:rPr>
              <w:t>Z.03.1.52/0.0/0.0/18_094/0010445</w:t>
            </w:r>
          </w:p>
        </w:tc>
        <w:tc>
          <w:tcPr>
            <w:tcW w:w="2004" w:type="dxa"/>
            <w:vAlign w:val="center"/>
          </w:tcPr>
          <w:p w14:paraId="502E8EFF" w14:textId="57342F4E" w:rsidR="006E058B" w:rsidRPr="00ED5237" w:rsidRDefault="006E058B" w:rsidP="006E058B">
            <w:pPr>
              <w:pStyle w:val="Tabulkatext9"/>
              <w:rPr>
                <w:bCs/>
              </w:rPr>
            </w:pPr>
            <w:r w:rsidRPr="00A25DA4">
              <w:rPr>
                <w:bCs/>
              </w:rPr>
              <w:t>Spolupráce sociálních partnerů při vytvoření metodiky sledování a vyhodnocování dopadů změn v charakteru práce na psychické a fyzické zdraví pracujících</w:t>
            </w:r>
          </w:p>
        </w:tc>
        <w:tc>
          <w:tcPr>
            <w:tcW w:w="1463" w:type="dxa"/>
            <w:vAlign w:val="center"/>
          </w:tcPr>
          <w:p w14:paraId="25309C10" w14:textId="2EFE293C" w:rsidR="006E058B" w:rsidRPr="00473BE7" w:rsidRDefault="006E058B" w:rsidP="006E058B">
            <w:pPr>
              <w:pStyle w:val="Tabulkatext9"/>
              <w:rPr>
                <w:bCs/>
                <w:highlight w:val="yellow"/>
              </w:rPr>
            </w:pPr>
            <w:r>
              <w:rPr>
                <w:bCs/>
              </w:rPr>
              <w:t>31,25</w:t>
            </w:r>
            <w:r w:rsidRPr="00091CD9">
              <w:rPr>
                <w:bCs/>
              </w:rPr>
              <w:t xml:space="preserve"> bodů/</w:t>
            </w:r>
            <w:r>
              <w:rPr>
                <w:bCs/>
              </w:rPr>
              <w:t>ne</w:t>
            </w:r>
            <w:r w:rsidRPr="00091CD9">
              <w:rPr>
                <w:bCs/>
              </w:rPr>
              <w:t>sp</w:t>
            </w:r>
            <w:r>
              <w:rPr>
                <w:bCs/>
              </w:rPr>
              <w:t>lnil podmínky věcného hodnocení</w:t>
            </w:r>
          </w:p>
        </w:tc>
        <w:tc>
          <w:tcPr>
            <w:tcW w:w="1644" w:type="dxa"/>
            <w:vAlign w:val="center"/>
          </w:tcPr>
          <w:p w14:paraId="514B28CB" w14:textId="26B9060F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4B68E616" w14:textId="7EC76AF2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124FBAE1" w14:textId="7B392868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601FBC51" w14:textId="2D11CC29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 </w:t>
            </w:r>
          </w:p>
          <w:p w14:paraId="4A9C73BA" w14:textId="77777777" w:rsidR="006E058B" w:rsidRPr="006E058B" w:rsidRDefault="006E058B" w:rsidP="006E058B">
            <w:pPr>
              <w:pStyle w:val="Tabulkatext9"/>
              <w:rPr>
                <w:bCs/>
              </w:rPr>
            </w:pPr>
          </w:p>
          <w:p w14:paraId="364E3FCD" w14:textId="11322B69" w:rsidR="006E058B" w:rsidRPr="006E058B" w:rsidRDefault="006E058B" w:rsidP="006E058B">
            <w:pPr>
              <w:pStyle w:val="Tabulkatext9"/>
              <w:rPr>
                <w:bCs/>
              </w:rPr>
            </w:pPr>
          </w:p>
        </w:tc>
      </w:tr>
      <w:tr w:rsidR="006E058B" w:rsidRPr="00ED5237" w14:paraId="72135899" w14:textId="77777777" w:rsidTr="00622232">
        <w:trPr>
          <w:trHeight w:val="20"/>
        </w:trPr>
        <w:tc>
          <w:tcPr>
            <w:tcW w:w="493" w:type="dxa"/>
            <w:vAlign w:val="center"/>
          </w:tcPr>
          <w:p w14:paraId="6A8A8B8A" w14:textId="06269516" w:rsidR="006E058B" w:rsidRPr="00ED5237" w:rsidRDefault="006E058B" w:rsidP="006E058B">
            <w:pPr>
              <w:pStyle w:val="Tabulkatext9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3468" w:type="dxa"/>
            <w:vAlign w:val="center"/>
          </w:tcPr>
          <w:p w14:paraId="601819C7" w14:textId="2D49DCA2" w:rsidR="006E058B" w:rsidRPr="00774958" w:rsidRDefault="006E058B" w:rsidP="006E058B">
            <w:pPr>
              <w:pStyle w:val="Tabulkatext9"/>
              <w:rPr>
                <w:bCs/>
              </w:rPr>
            </w:pPr>
            <w:r w:rsidRPr="00774958">
              <w:rPr>
                <w:bCs/>
              </w:rPr>
              <w:t>C</w:t>
            </w:r>
            <w:r>
              <w:rPr>
                <w:bCs/>
              </w:rPr>
              <w:t>Z.03.1.52/0.0/0.0/18_094/0010453</w:t>
            </w:r>
          </w:p>
        </w:tc>
        <w:tc>
          <w:tcPr>
            <w:tcW w:w="2004" w:type="dxa"/>
            <w:vAlign w:val="center"/>
          </w:tcPr>
          <w:p w14:paraId="17A1CFAC" w14:textId="117E4B56" w:rsidR="006E058B" w:rsidRPr="00774958" w:rsidRDefault="006E058B" w:rsidP="006E058B">
            <w:pPr>
              <w:pStyle w:val="Tabulkatext9"/>
              <w:rPr>
                <w:bCs/>
              </w:rPr>
            </w:pPr>
            <w:r w:rsidRPr="00A25DA4">
              <w:rPr>
                <w:bCs/>
              </w:rPr>
              <w:t>Posilování sociálního dialogu v oblastech trvale udržitelného rozvoje zemědělství a venkova - 2. etapa</w:t>
            </w:r>
          </w:p>
        </w:tc>
        <w:tc>
          <w:tcPr>
            <w:tcW w:w="1463" w:type="dxa"/>
            <w:vAlign w:val="center"/>
          </w:tcPr>
          <w:p w14:paraId="35A8ADEF" w14:textId="502DB242" w:rsidR="006E058B" w:rsidRDefault="006E058B" w:rsidP="006E058B">
            <w:pPr>
              <w:pStyle w:val="Tabulkatext9"/>
              <w:rPr>
                <w:bCs/>
              </w:rPr>
            </w:pPr>
            <w:r>
              <w:rPr>
                <w:bCs/>
              </w:rPr>
              <w:t>63,75</w:t>
            </w:r>
            <w:r w:rsidRPr="00091CD9">
              <w:rPr>
                <w:bCs/>
              </w:rPr>
              <w:t xml:space="preserve"> bodů/splnil podmínky věcného hodnocení s výhradou</w:t>
            </w:r>
          </w:p>
        </w:tc>
        <w:tc>
          <w:tcPr>
            <w:tcW w:w="1644" w:type="dxa"/>
            <w:vAlign w:val="center"/>
          </w:tcPr>
          <w:p w14:paraId="4CC25ED5" w14:textId="5B89CE43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Pro: 5</w:t>
            </w:r>
          </w:p>
          <w:p w14:paraId="57BCF389" w14:textId="77777777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>Proti: 0</w:t>
            </w:r>
          </w:p>
          <w:p w14:paraId="06D7A6AA" w14:textId="77777777" w:rsidR="006E058B" w:rsidRPr="006E058B" w:rsidRDefault="006E058B" w:rsidP="006E058B">
            <w:pPr>
              <w:pStyle w:val="Tabulkatext9"/>
              <w:rPr>
                <w:bCs/>
              </w:rPr>
            </w:pPr>
            <w:r w:rsidRPr="006E058B">
              <w:rPr>
                <w:bCs/>
              </w:rPr>
              <w:t xml:space="preserve">Zdržel se: 0 </w:t>
            </w:r>
          </w:p>
          <w:p w14:paraId="2325895C" w14:textId="6889B661" w:rsidR="006E058B" w:rsidRPr="006E058B" w:rsidRDefault="006E058B" w:rsidP="006E058B">
            <w:pPr>
              <w:pStyle w:val="Tabulkatext9"/>
              <w:rPr>
                <w:bCs/>
              </w:rPr>
            </w:pPr>
            <w:bookmarkStart w:id="0" w:name="_GoBack"/>
            <w:bookmarkEnd w:id="0"/>
          </w:p>
        </w:tc>
      </w:tr>
    </w:tbl>
    <w:p w14:paraId="48194DB2" w14:textId="2568410F" w:rsidR="00774958" w:rsidRPr="00ED5237" w:rsidRDefault="00774958" w:rsidP="00774958">
      <w:pPr>
        <w:rPr>
          <w:rFonts w:ascii="Arial" w:hAnsi="Arial" w:cs="Arial"/>
        </w:rPr>
      </w:pPr>
    </w:p>
    <w:p w14:paraId="0DC68E58" w14:textId="77777777" w:rsidR="00774958" w:rsidRPr="00ED5237" w:rsidRDefault="00774958" w:rsidP="00774958">
      <w:pPr>
        <w:rPr>
          <w:rFonts w:ascii="Arial" w:hAnsi="Arial" w:cs="Arial"/>
        </w:rPr>
      </w:pPr>
      <w:r w:rsidRPr="00ED5237">
        <w:rPr>
          <w:rFonts w:ascii="Arial" w:hAnsi="Arial" w:cs="Arial"/>
        </w:rPr>
        <w:t>Odůvodnění výsledného bodového / slovního hodnocení pro každý z hodnocených projektů je uvedeno v jednotlivých věcných hodnoceních v příloze tohoto zápisu.</w:t>
      </w:r>
    </w:p>
    <w:p w14:paraId="154F6FEE" w14:textId="36CA08F0" w:rsidR="00774958" w:rsidRDefault="00774958" w:rsidP="00774958">
      <w:pPr>
        <w:rPr>
          <w:rFonts w:ascii="Arial" w:hAnsi="Arial" w:cs="Arial"/>
          <w:b/>
          <w:bCs/>
        </w:rPr>
      </w:pPr>
    </w:p>
    <w:p w14:paraId="7FC59EF3" w14:textId="77777777" w:rsidR="00A25DA4" w:rsidRPr="00ED5237" w:rsidRDefault="00A25DA4" w:rsidP="00774958">
      <w:pPr>
        <w:rPr>
          <w:rFonts w:ascii="Arial" w:hAnsi="Arial" w:cs="Arial"/>
          <w:b/>
          <w:bCs/>
        </w:rPr>
      </w:pPr>
    </w:p>
    <w:p w14:paraId="2385CC83" w14:textId="77777777" w:rsidR="00774958" w:rsidRPr="00ED5237" w:rsidRDefault="00774958" w:rsidP="00774958">
      <w:pPr>
        <w:rPr>
          <w:rFonts w:ascii="Arial" w:hAnsi="Arial" w:cs="Arial"/>
          <w:b/>
          <w:bCs/>
        </w:rPr>
      </w:pPr>
      <w:r w:rsidRPr="00ED5237">
        <w:rPr>
          <w:rFonts w:ascii="Arial" w:hAnsi="Arial" w:cs="Arial"/>
          <w:b/>
          <w:bCs/>
        </w:rPr>
        <w:lastRenderedPageBreak/>
        <w:t>Přílohy:</w:t>
      </w:r>
    </w:p>
    <w:p w14:paraId="5F038944" w14:textId="77777777" w:rsidR="00774958" w:rsidRPr="00ED5237" w:rsidRDefault="00774958" w:rsidP="00774958">
      <w:pPr>
        <w:pStyle w:val="Odrky28"/>
        <w:numPr>
          <w:ilvl w:val="1"/>
          <w:numId w:val="2"/>
        </w:numPr>
      </w:pPr>
      <w:r w:rsidRPr="00ED5237">
        <w:t>Prezenční listina</w:t>
      </w:r>
    </w:p>
    <w:p w14:paraId="25B5E114" w14:textId="3E973D54" w:rsidR="00774958" w:rsidRPr="00ED5237" w:rsidRDefault="00430EF3" w:rsidP="00774958">
      <w:pPr>
        <w:pStyle w:val="Odrky28"/>
        <w:numPr>
          <w:ilvl w:val="1"/>
          <w:numId w:val="2"/>
        </w:numPr>
      </w:pPr>
      <w:r w:rsidRPr="006E058B">
        <w:t>3</w:t>
      </w:r>
      <w:r w:rsidR="00903758" w:rsidRPr="006E058B">
        <w:t xml:space="preserve"> x v</w:t>
      </w:r>
      <w:r w:rsidR="00774958" w:rsidRPr="006E058B">
        <w:t>ypracované věcné hodnocení</w:t>
      </w:r>
      <w:r w:rsidR="00774958" w:rsidRPr="00ED5237">
        <w:t xml:space="preserve"> (pro každý hodnocený projekt – viz výše) jedno hodnocení</w:t>
      </w:r>
    </w:p>
    <w:p w14:paraId="76A5017F" w14:textId="77777777" w:rsidR="00600BD2" w:rsidRDefault="00600BD2" w:rsidP="00774958">
      <w:pPr>
        <w:rPr>
          <w:rFonts w:ascii="Arial" w:hAnsi="Arial" w:cs="Arial"/>
          <w:bCs/>
        </w:rPr>
      </w:pPr>
    </w:p>
    <w:p w14:paraId="6C7F2CB7" w14:textId="77777777" w:rsidR="00600BD2" w:rsidRDefault="00600BD2" w:rsidP="00774958">
      <w:pPr>
        <w:rPr>
          <w:rFonts w:ascii="Arial" w:hAnsi="Arial" w:cs="Arial"/>
          <w:bCs/>
        </w:rPr>
      </w:pPr>
    </w:p>
    <w:p w14:paraId="4167F924" w14:textId="30CE03CE" w:rsidR="00430EF3" w:rsidRDefault="00430EF3" w:rsidP="0077495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 zápisu nebyly vzneseny připomínky.</w:t>
      </w:r>
    </w:p>
    <w:p w14:paraId="07DFEA6E" w14:textId="5FAE6BBC" w:rsidR="00774958" w:rsidRPr="00ED5237" w:rsidRDefault="00774958" w:rsidP="00774958">
      <w:pPr>
        <w:rPr>
          <w:rFonts w:ascii="Arial" w:hAnsi="Arial" w:cs="Arial"/>
          <w:bCs/>
        </w:rPr>
      </w:pPr>
      <w:r w:rsidRPr="00ED5237">
        <w:rPr>
          <w:rFonts w:ascii="Arial" w:hAnsi="Arial" w:cs="Arial"/>
          <w:bCs/>
        </w:rPr>
        <w:t xml:space="preserve">Soulad zápisu s průběhem a výsledky jednání potvrzuje: </w:t>
      </w:r>
    </w:p>
    <w:p w14:paraId="343130C3" w14:textId="77777777" w:rsidR="00774958" w:rsidRPr="00ED5237" w:rsidRDefault="00774958" w:rsidP="00774958">
      <w:pPr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3060"/>
        <w:gridCol w:w="236"/>
        <w:gridCol w:w="1384"/>
        <w:gridCol w:w="3150"/>
      </w:tblGrid>
      <w:tr w:rsidR="00774958" w:rsidRPr="00ED5237" w14:paraId="31BA28D1" w14:textId="77777777" w:rsidTr="00A77A14">
        <w:trPr>
          <w:trHeight w:val="20"/>
        </w:trPr>
        <w:tc>
          <w:tcPr>
            <w:tcW w:w="43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288886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Tajemník hodnoticí komise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A54CB" w14:textId="77777777" w:rsidR="00774958" w:rsidRPr="00ED5237" w:rsidRDefault="00774958" w:rsidP="00A77A14">
            <w:pPr>
              <w:pStyle w:val="Tabulkatext9"/>
              <w:rPr>
                <w:b/>
              </w:rPr>
            </w:pP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63E0F7" w14:textId="77777777" w:rsidR="00774958" w:rsidRPr="00ED5237" w:rsidRDefault="00774958" w:rsidP="00A77A14">
            <w:pPr>
              <w:pStyle w:val="Tabulkatext9"/>
              <w:rPr>
                <w:b/>
              </w:rPr>
            </w:pPr>
            <w:r w:rsidRPr="00ED5237">
              <w:rPr>
                <w:b/>
              </w:rPr>
              <w:t>Předseda / místopředseda hodnoticí komise</w:t>
            </w:r>
          </w:p>
        </w:tc>
      </w:tr>
      <w:tr w:rsidR="00774958" w:rsidRPr="00ED5237" w14:paraId="006FC0B9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DBC9F89" w14:textId="77777777" w:rsidR="00774958" w:rsidRPr="00ED5237" w:rsidRDefault="00774958" w:rsidP="00A77A14">
            <w:pPr>
              <w:pStyle w:val="Tabulkatext9"/>
            </w:pPr>
            <w:r w:rsidRPr="00ED5237">
              <w:t>Datum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411ACB" w14:textId="7486380F" w:rsidR="00774958" w:rsidRPr="00ED5237" w:rsidRDefault="00430EF3" w:rsidP="00430EF3">
            <w:pPr>
              <w:pStyle w:val="Tabulkatext9"/>
              <w:ind w:left="0"/>
            </w:pPr>
            <w:r>
              <w:t>27</w:t>
            </w:r>
            <w:r w:rsidR="006E4AA6">
              <w:t xml:space="preserve">. </w:t>
            </w:r>
            <w:r>
              <w:t>11</w:t>
            </w:r>
            <w:r w:rsidR="006E4AA6">
              <w:t>. 2018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DB749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5D47AF" w14:textId="77777777" w:rsidR="00774958" w:rsidRPr="00ED5237" w:rsidRDefault="00774958" w:rsidP="00A77A14">
            <w:pPr>
              <w:pStyle w:val="Tabulkatext9"/>
            </w:pPr>
            <w:r w:rsidRPr="00ED5237">
              <w:t>Datum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093C816" w14:textId="2CA4E11A" w:rsidR="00774958" w:rsidRPr="00ED5237" w:rsidRDefault="00430EF3" w:rsidP="00A77A14">
            <w:pPr>
              <w:pStyle w:val="Tabulkatext9"/>
            </w:pPr>
            <w:r>
              <w:t>27. 11. 2018</w:t>
            </w:r>
          </w:p>
        </w:tc>
      </w:tr>
      <w:tr w:rsidR="00774958" w:rsidRPr="00ED5237" w14:paraId="0F10C60B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5A412CAE" w14:textId="77777777" w:rsidR="00774958" w:rsidRPr="00ED5237" w:rsidRDefault="00774958" w:rsidP="00A77A14">
            <w:pPr>
              <w:pStyle w:val="Tabulkatext9"/>
            </w:pPr>
            <w:r w:rsidRPr="00ED5237">
              <w:t>Jméno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5C0740" w14:textId="3517DC3A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EE0BE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509F3C" w14:textId="77777777" w:rsidR="00774958" w:rsidRPr="00ED5237" w:rsidRDefault="00774958" w:rsidP="00A77A14">
            <w:pPr>
              <w:pStyle w:val="Tabulkatext9"/>
            </w:pPr>
            <w:r w:rsidRPr="00ED5237">
              <w:t>Jméno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45F97BD7" w14:textId="723532A5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0BEA02AF" w14:textId="77777777" w:rsidTr="00A77A14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118A4CCB" w14:textId="77777777" w:rsidR="00774958" w:rsidRPr="00ED5237" w:rsidRDefault="00774958" w:rsidP="00A77A14">
            <w:pPr>
              <w:pStyle w:val="Tabulkatext9"/>
            </w:pPr>
            <w:r w:rsidRPr="00ED5237">
              <w:t>Příjmení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B0D573" w14:textId="6F68709D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95E1D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9C675D" w14:textId="77777777" w:rsidR="00774958" w:rsidRPr="00ED5237" w:rsidRDefault="00774958" w:rsidP="00A77A14">
            <w:pPr>
              <w:pStyle w:val="Tabulkatext9"/>
            </w:pPr>
            <w:r w:rsidRPr="00ED5237">
              <w:t>Příjmení</w:t>
            </w:r>
          </w:p>
        </w:tc>
        <w:tc>
          <w:tcPr>
            <w:tcW w:w="3150" w:type="dxa"/>
            <w:shd w:val="clear" w:color="auto" w:fill="auto"/>
            <w:vAlign w:val="center"/>
          </w:tcPr>
          <w:p w14:paraId="6F3629AF" w14:textId="7DE4C7E4" w:rsidR="00774958" w:rsidRPr="00ED5237" w:rsidRDefault="00774958" w:rsidP="00A77A14">
            <w:pPr>
              <w:pStyle w:val="Tabulkatext9"/>
            </w:pPr>
          </w:p>
        </w:tc>
      </w:tr>
      <w:tr w:rsidR="00774958" w:rsidRPr="00ED5237" w14:paraId="125A6965" w14:textId="77777777" w:rsidTr="00A77A14">
        <w:trPr>
          <w:trHeight w:val="20"/>
        </w:trPr>
        <w:tc>
          <w:tcPr>
            <w:tcW w:w="1260" w:type="dxa"/>
            <w:shd w:val="clear" w:color="auto" w:fill="auto"/>
          </w:tcPr>
          <w:p w14:paraId="2B759A77" w14:textId="77777777" w:rsidR="00774958" w:rsidRPr="00ED5237" w:rsidRDefault="00774958" w:rsidP="00A77A14">
            <w:pPr>
              <w:pStyle w:val="Tabulkatext9"/>
            </w:pPr>
            <w:r w:rsidRPr="00ED5237">
              <w:t>Podpis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shd w:val="clear" w:color="auto" w:fill="auto"/>
          </w:tcPr>
          <w:p w14:paraId="59B3851F" w14:textId="77777777" w:rsidR="00774958" w:rsidRPr="00ED5237" w:rsidRDefault="00774958" w:rsidP="00A77A14">
            <w:pPr>
              <w:pStyle w:val="Tabulkatext9"/>
            </w:pPr>
          </w:p>
          <w:p w14:paraId="5706D173" w14:textId="77777777" w:rsidR="00774958" w:rsidRPr="00ED5237" w:rsidRDefault="00774958" w:rsidP="00A77A14">
            <w:pPr>
              <w:pStyle w:val="Tabulkatext9"/>
            </w:pPr>
          </w:p>
          <w:p w14:paraId="3B9E04CA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A9552" w14:textId="77777777" w:rsidR="00774958" w:rsidRPr="00ED5237" w:rsidRDefault="00774958" w:rsidP="00A77A14">
            <w:pPr>
              <w:pStyle w:val="Tabulkatext9"/>
            </w:pPr>
          </w:p>
        </w:tc>
        <w:tc>
          <w:tcPr>
            <w:tcW w:w="1384" w:type="dxa"/>
            <w:tcBorders>
              <w:left w:val="single" w:sz="4" w:space="0" w:color="auto"/>
            </w:tcBorders>
            <w:shd w:val="clear" w:color="auto" w:fill="auto"/>
          </w:tcPr>
          <w:p w14:paraId="54AF3FC2" w14:textId="77777777" w:rsidR="00774958" w:rsidRPr="00ED5237" w:rsidRDefault="00774958" w:rsidP="00A77A14">
            <w:pPr>
              <w:pStyle w:val="Tabulkatext9"/>
            </w:pPr>
            <w:r w:rsidRPr="00ED5237">
              <w:t>Podpis</w:t>
            </w:r>
          </w:p>
        </w:tc>
        <w:tc>
          <w:tcPr>
            <w:tcW w:w="3150" w:type="dxa"/>
            <w:shd w:val="clear" w:color="auto" w:fill="auto"/>
          </w:tcPr>
          <w:p w14:paraId="622DCE91" w14:textId="77777777" w:rsidR="00774958" w:rsidRPr="00ED5237" w:rsidRDefault="00774958" w:rsidP="00A77A14">
            <w:pPr>
              <w:pStyle w:val="Tabulkatext9"/>
            </w:pPr>
          </w:p>
        </w:tc>
      </w:tr>
    </w:tbl>
    <w:p w14:paraId="3189FD91" w14:textId="77777777" w:rsidR="00774958" w:rsidRPr="00ED5237" w:rsidRDefault="00774958" w:rsidP="00774958"/>
    <w:p w14:paraId="5755A209" w14:textId="77777777" w:rsidR="0056663D" w:rsidRPr="00774958" w:rsidRDefault="0056663D" w:rsidP="00774958"/>
    <w:sectPr w:rsidR="0056663D" w:rsidRPr="00774958" w:rsidSect="000F0056"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EDA49" w14:textId="77777777" w:rsidR="00640D76" w:rsidRDefault="00640D76" w:rsidP="00744469">
      <w:pPr>
        <w:spacing w:after="0"/>
      </w:pPr>
      <w:r>
        <w:separator/>
      </w:r>
    </w:p>
  </w:endnote>
  <w:endnote w:type="continuationSeparator" w:id="0">
    <w:p w14:paraId="339901AE" w14:textId="77777777" w:rsidR="00640D76" w:rsidRDefault="00640D7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DD5FB3" w:rsidRPr="007B628A" w14:paraId="51462704" w14:textId="77777777" w:rsidTr="007639BE">
      <w:tc>
        <w:tcPr>
          <w:tcW w:w="5000" w:type="pct"/>
          <w:gridSpan w:val="3"/>
          <w:shd w:val="clear" w:color="auto" w:fill="auto"/>
          <w:vAlign w:val="center"/>
        </w:tcPr>
        <w:p w14:paraId="3C70DFCA" w14:textId="77777777" w:rsidR="00DD5FB3" w:rsidRPr="00A34F9E" w:rsidRDefault="00DD5FB3" w:rsidP="007639BE">
          <w:pPr>
            <w:pStyle w:val="Tabulkazhlav"/>
            <w:rPr>
              <w:b w:val="0"/>
            </w:rPr>
          </w:pPr>
        </w:p>
      </w:tc>
    </w:tr>
    <w:tr w:rsidR="00DD5FB3" w14:paraId="163105DA" w14:textId="77777777" w:rsidTr="007639BE">
      <w:tc>
        <w:tcPr>
          <w:tcW w:w="1667" w:type="pct"/>
          <w:shd w:val="clear" w:color="auto" w:fill="auto"/>
          <w:vAlign w:val="center"/>
        </w:tcPr>
        <w:p w14:paraId="0B53AE1B" w14:textId="77777777" w:rsidR="00DD5FB3" w:rsidRDefault="00DD5FB3" w:rsidP="007639BE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44AF9A2" w14:textId="77777777" w:rsidR="00DD5FB3" w:rsidRDefault="00DD5FB3" w:rsidP="007639BE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6B577BB0" w14:textId="5310C6C8" w:rsidR="00DD5FB3" w:rsidRDefault="00DD5FB3" w:rsidP="007639BE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E058B">
            <w:rPr>
              <w:noProof/>
            </w:rPr>
            <w:t>2</w:t>
          </w:r>
          <w:r>
            <w:fldChar w:fldCharType="end"/>
          </w:r>
          <w:r>
            <w:t xml:space="preserve"> z </w:t>
          </w:r>
          <w:r w:rsidR="00A25DA4">
            <w:rPr>
              <w:noProof/>
            </w:rPr>
            <w:fldChar w:fldCharType="begin"/>
          </w:r>
          <w:r w:rsidR="00A25DA4">
            <w:rPr>
              <w:noProof/>
            </w:rPr>
            <w:instrText xml:space="preserve"> NUMPAGES   \* MERGEFORMAT </w:instrText>
          </w:r>
          <w:r w:rsidR="00A25DA4">
            <w:rPr>
              <w:noProof/>
            </w:rPr>
            <w:fldChar w:fldCharType="separate"/>
          </w:r>
          <w:r w:rsidR="006E058B">
            <w:rPr>
              <w:noProof/>
            </w:rPr>
            <w:t>2</w:t>
          </w:r>
          <w:r w:rsidR="00A25DA4">
            <w:rPr>
              <w:noProof/>
            </w:rPr>
            <w:fldChar w:fldCharType="end"/>
          </w:r>
        </w:p>
      </w:tc>
    </w:tr>
  </w:tbl>
  <w:p w14:paraId="71BA39DC" w14:textId="77777777" w:rsidR="00DD5FB3" w:rsidRDefault="00DD5F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A34F9E" w:rsidRPr="007B628A" w14:paraId="451F850C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6AF7F283" w14:textId="77777777" w:rsidR="00A34F9E" w:rsidRPr="00A34F9E" w:rsidRDefault="00A34F9E" w:rsidP="00A34F9E">
          <w:pPr>
            <w:pStyle w:val="Tabulkazhlav"/>
            <w:rPr>
              <w:b w:val="0"/>
            </w:rPr>
          </w:pPr>
        </w:p>
      </w:tc>
    </w:tr>
    <w:tr w:rsidR="00A34F9E" w14:paraId="55F4B56C" w14:textId="77777777" w:rsidTr="00A34F9E">
      <w:tc>
        <w:tcPr>
          <w:tcW w:w="1667" w:type="pct"/>
          <w:shd w:val="clear" w:color="auto" w:fill="auto"/>
          <w:vAlign w:val="center"/>
        </w:tcPr>
        <w:p w14:paraId="65400821" w14:textId="72389467" w:rsidR="00A34F9E" w:rsidRDefault="00A34F9E" w:rsidP="002E290A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6484D3F8" w14:textId="77777777" w:rsidR="00A34F9E" w:rsidRDefault="00A34F9E" w:rsidP="002E290A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56C4C635" w14:textId="2532FD70" w:rsidR="00A34F9E" w:rsidRDefault="00A34F9E" w:rsidP="002E290A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E058B"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A25DA4">
            <w:rPr>
              <w:noProof/>
            </w:rPr>
            <w:fldChar w:fldCharType="begin"/>
          </w:r>
          <w:r w:rsidR="00A25DA4">
            <w:rPr>
              <w:noProof/>
            </w:rPr>
            <w:instrText xml:space="preserve"> NUMPAGES   \* MERGEFORMAT </w:instrText>
          </w:r>
          <w:r w:rsidR="00A25DA4">
            <w:rPr>
              <w:noProof/>
            </w:rPr>
            <w:fldChar w:fldCharType="separate"/>
          </w:r>
          <w:r w:rsidR="006E058B">
            <w:rPr>
              <w:noProof/>
            </w:rPr>
            <w:t>2</w:t>
          </w:r>
          <w:r w:rsidR="00A25DA4">
            <w:rPr>
              <w:noProof/>
            </w:rPr>
            <w:fldChar w:fldCharType="end"/>
          </w:r>
        </w:p>
      </w:tc>
    </w:tr>
  </w:tbl>
  <w:p w14:paraId="27E0C5BB" w14:textId="77777777" w:rsidR="00A34F9E" w:rsidRDefault="00A34F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E5412" w14:textId="77777777" w:rsidR="00640D76" w:rsidRDefault="00640D76" w:rsidP="00744469">
      <w:pPr>
        <w:spacing w:after="0"/>
      </w:pPr>
      <w:r>
        <w:separator/>
      </w:r>
    </w:p>
  </w:footnote>
  <w:footnote w:type="continuationSeparator" w:id="0">
    <w:p w14:paraId="41BC3F22" w14:textId="77777777" w:rsidR="00640D76" w:rsidRDefault="00640D76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2380E" w14:textId="77777777" w:rsidR="00A34F9E" w:rsidRDefault="00A34F9E">
    <w:pPr>
      <w:pStyle w:val="Zhlav"/>
    </w:pPr>
    <w:r>
      <w:rPr>
        <w:noProof/>
        <w:lang w:eastAsia="cs-CZ"/>
      </w:rPr>
      <w:drawing>
        <wp:inline distT="0" distB="0" distL="0" distR="0" wp14:anchorId="4A7549F6" wp14:editId="4A7549F7">
          <wp:extent cx="2867025" cy="591193"/>
          <wp:effectExtent l="0" t="0" r="0" b="0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5D258A" w14:textId="77777777" w:rsidR="00A34F9E" w:rsidRDefault="00A34F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6pt;height:6pt" o:bullet="t">
        <v:imagedata r:id="rId1" o:title="ul"/>
      </v:shape>
    </w:pict>
  </w:numPicBullet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21C4165"/>
    <w:multiLevelType w:val="hybridMultilevel"/>
    <w:tmpl w:val="000E82DE"/>
    <w:lvl w:ilvl="0" w:tplc="15BE9AAE">
      <w:start w:val="1"/>
      <w:numFmt w:val="decimal"/>
      <w:lvlText w:val="%1."/>
      <w:lvlJc w:val="left"/>
      <w:pPr>
        <w:ind w:left="777" w:hanging="360"/>
      </w:pPr>
      <w:rPr>
        <w:rFonts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6"/>
  </w:num>
  <w:num w:numId="10">
    <w:abstractNumId w:val="3"/>
  </w:num>
  <w:num w:numId="1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2"/>
  </w:num>
  <w:num w:numId="1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9"/>
  </w:num>
  <w:num w:numId="17">
    <w:abstractNumId w:val="4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461"/>
    <w:rsid w:val="00002C80"/>
    <w:rsid w:val="00015461"/>
    <w:rsid w:val="000217DF"/>
    <w:rsid w:val="000532DA"/>
    <w:rsid w:val="00055362"/>
    <w:rsid w:val="00057C9B"/>
    <w:rsid w:val="000638E3"/>
    <w:rsid w:val="00065731"/>
    <w:rsid w:val="00067F8E"/>
    <w:rsid w:val="00084CE4"/>
    <w:rsid w:val="000A1FE3"/>
    <w:rsid w:val="000B25D8"/>
    <w:rsid w:val="000E11BF"/>
    <w:rsid w:val="000F0056"/>
    <w:rsid w:val="000F5592"/>
    <w:rsid w:val="000F75BD"/>
    <w:rsid w:val="0011753D"/>
    <w:rsid w:val="00121E84"/>
    <w:rsid w:val="00163229"/>
    <w:rsid w:val="001641A3"/>
    <w:rsid w:val="001673AF"/>
    <w:rsid w:val="001776A7"/>
    <w:rsid w:val="001819EE"/>
    <w:rsid w:val="00184F3F"/>
    <w:rsid w:val="00185596"/>
    <w:rsid w:val="00194656"/>
    <w:rsid w:val="001B0B7F"/>
    <w:rsid w:val="001B55D7"/>
    <w:rsid w:val="001C08A2"/>
    <w:rsid w:val="001D3DFE"/>
    <w:rsid w:val="001D5560"/>
    <w:rsid w:val="00202271"/>
    <w:rsid w:val="0020570D"/>
    <w:rsid w:val="002319F2"/>
    <w:rsid w:val="00265BDF"/>
    <w:rsid w:val="002671A0"/>
    <w:rsid w:val="00283A91"/>
    <w:rsid w:val="0028620C"/>
    <w:rsid w:val="002866E8"/>
    <w:rsid w:val="00287DE2"/>
    <w:rsid w:val="002921D1"/>
    <w:rsid w:val="002B3FC2"/>
    <w:rsid w:val="002B6E2F"/>
    <w:rsid w:val="002C4D5F"/>
    <w:rsid w:val="002D7766"/>
    <w:rsid w:val="00302400"/>
    <w:rsid w:val="00306C59"/>
    <w:rsid w:val="00330790"/>
    <w:rsid w:val="00334D40"/>
    <w:rsid w:val="00342EB6"/>
    <w:rsid w:val="00361180"/>
    <w:rsid w:val="00361FFC"/>
    <w:rsid w:val="003851E9"/>
    <w:rsid w:val="00394C90"/>
    <w:rsid w:val="00394E65"/>
    <w:rsid w:val="003A5621"/>
    <w:rsid w:val="003A5981"/>
    <w:rsid w:val="003B1163"/>
    <w:rsid w:val="003B6F5A"/>
    <w:rsid w:val="003D3872"/>
    <w:rsid w:val="003E5795"/>
    <w:rsid w:val="003F02C5"/>
    <w:rsid w:val="00404AE4"/>
    <w:rsid w:val="004162EF"/>
    <w:rsid w:val="00430EF3"/>
    <w:rsid w:val="004354DE"/>
    <w:rsid w:val="004415B1"/>
    <w:rsid w:val="004461FB"/>
    <w:rsid w:val="004548E9"/>
    <w:rsid w:val="00455567"/>
    <w:rsid w:val="00473BE7"/>
    <w:rsid w:val="00497ED7"/>
    <w:rsid w:val="004C721F"/>
    <w:rsid w:val="004D377F"/>
    <w:rsid w:val="004D73F0"/>
    <w:rsid w:val="004E5D87"/>
    <w:rsid w:val="00512C01"/>
    <w:rsid w:val="00536184"/>
    <w:rsid w:val="00536CEE"/>
    <w:rsid w:val="0055203F"/>
    <w:rsid w:val="00556F01"/>
    <w:rsid w:val="0056663D"/>
    <w:rsid w:val="00567C05"/>
    <w:rsid w:val="00573732"/>
    <w:rsid w:val="00597E60"/>
    <w:rsid w:val="005B66CA"/>
    <w:rsid w:val="005B7AFA"/>
    <w:rsid w:val="005C19CB"/>
    <w:rsid w:val="005C28D2"/>
    <w:rsid w:val="005D7987"/>
    <w:rsid w:val="005E72E4"/>
    <w:rsid w:val="00600BD2"/>
    <w:rsid w:val="00605AF1"/>
    <w:rsid w:val="0062246E"/>
    <w:rsid w:val="00640D76"/>
    <w:rsid w:val="00647088"/>
    <w:rsid w:val="00653116"/>
    <w:rsid w:val="00661015"/>
    <w:rsid w:val="00671782"/>
    <w:rsid w:val="006718E7"/>
    <w:rsid w:val="0068462F"/>
    <w:rsid w:val="00685750"/>
    <w:rsid w:val="00694A19"/>
    <w:rsid w:val="006B3320"/>
    <w:rsid w:val="006B7AD7"/>
    <w:rsid w:val="006D2EC2"/>
    <w:rsid w:val="006D7FC5"/>
    <w:rsid w:val="006E058B"/>
    <w:rsid w:val="006E4AA6"/>
    <w:rsid w:val="006F114E"/>
    <w:rsid w:val="006F7E2F"/>
    <w:rsid w:val="007021C1"/>
    <w:rsid w:val="00706BD4"/>
    <w:rsid w:val="00711CAD"/>
    <w:rsid w:val="0071660A"/>
    <w:rsid w:val="00737635"/>
    <w:rsid w:val="00744469"/>
    <w:rsid w:val="00747312"/>
    <w:rsid w:val="007566EB"/>
    <w:rsid w:val="0076422E"/>
    <w:rsid w:val="00773D72"/>
    <w:rsid w:val="00774958"/>
    <w:rsid w:val="00782D4C"/>
    <w:rsid w:val="00797E60"/>
    <w:rsid w:val="007A0075"/>
    <w:rsid w:val="007B1C3C"/>
    <w:rsid w:val="007D0935"/>
    <w:rsid w:val="007E732D"/>
    <w:rsid w:val="007F59A4"/>
    <w:rsid w:val="008053D8"/>
    <w:rsid w:val="00815F47"/>
    <w:rsid w:val="008255F6"/>
    <w:rsid w:val="00844670"/>
    <w:rsid w:val="00847203"/>
    <w:rsid w:val="008647B8"/>
    <w:rsid w:val="008664B5"/>
    <w:rsid w:val="008819E7"/>
    <w:rsid w:val="008842D3"/>
    <w:rsid w:val="00890FAA"/>
    <w:rsid w:val="008B607A"/>
    <w:rsid w:val="008C6214"/>
    <w:rsid w:val="008F7D9B"/>
    <w:rsid w:val="00903758"/>
    <w:rsid w:val="00910732"/>
    <w:rsid w:val="009117F1"/>
    <w:rsid w:val="009343A7"/>
    <w:rsid w:val="00934A32"/>
    <w:rsid w:val="00942E26"/>
    <w:rsid w:val="00942F74"/>
    <w:rsid w:val="009574F9"/>
    <w:rsid w:val="00967D4A"/>
    <w:rsid w:val="009A7345"/>
    <w:rsid w:val="009A755D"/>
    <w:rsid w:val="009C6048"/>
    <w:rsid w:val="009C6899"/>
    <w:rsid w:val="009C71CB"/>
    <w:rsid w:val="009D6602"/>
    <w:rsid w:val="009E1C91"/>
    <w:rsid w:val="00A05864"/>
    <w:rsid w:val="00A076EC"/>
    <w:rsid w:val="00A15D10"/>
    <w:rsid w:val="00A16328"/>
    <w:rsid w:val="00A25DA4"/>
    <w:rsid w:val="00A338EB"/>
    <w:rsid w:val="00A33A3D"/>
    <w:rsid w:val="00A34F9E"/>
    <w:rsid w:val="00A36264"/>
    <w:rsid w:val="00A47B09"/>
    <w:rsid w:val="00A67723"/>
    <w:rsid w:val="00A87668"/>
    <w:rsid w:val="00A9308A"/>
    <w:rsid w:val="00AA3E99"/>
    <w:rsid w:val="00AC3356"/>
    <w:rsid w:val="00AD04D6"/>
    <w:rsid w:val="00B04C20"/>
    <w:rsid w:val="00B07597"/>
    <w:rsid w:val="00B11883"/>
    <w:rsid w:val="00B32C5C"/>
    <w:rsid w:val="00B50733"/>
    <w:rsid w:val="00B539D6"/>
    <w:rsid w:val="00B56267"/>
    <w:rsid w:val="00B56786"/>
    <w:rsid w:val="00B57C7F"/>
    <w:rsid w:val="00B70C0C"/>
    <w:rsid w:val="00B90AFE"/>
    <w:rsid w:val="00B921E9"/>
    <w:rsid w:val="00B9435E"/>
    <w:rsid w:val="00BA0F0F"/>
    <w:rsid w:val="00BA40A6"/>
    <w:rsid w:val="00BA5CD3"/>
    <w:rsid w:val="00BD26E4"/>
    <w:rsid w:val="00BD5598"/>
    <w:rsid w:val="00C1026C"/>
    <w:rsid w:val="00C26A71"/>
    <w:rsid w:val="00C32D2F"/>
    <w:rsid w:val="00C54BB9"/>
    <w:rsid w:val="00C70F57"/>
    <w:rsid w:val="00C72443"/>
    <w:rsid w:val="00C920D4"/>
    <w:rsid w:val="00CC55F2"/>
    <w:rsid w:val="00CD05F2"/>
    <w:rsid w:val="00CD4548"/>
    <w:rsid w:val="00CE2B93"/>
    <w:rsid w:val="00CE6FA4"/>
    <w:rsid w:val="00CE70CC"/>
    <w:rsid w:val="00CF1BC0"/>
    <w:rsid w:val="00D02889"/>
    <w:rsid w:val="00D02999"/>
    <w:rsid w:val="00D03867"/>
    <w:rsid w:val="00D117E6"/>
    <w:rsid w:val="00D43324"/>
    <w:rsid w:val="00D55B22"/>
    <w:rsid w:val="00D6700A"/>
    <w:rsid w:val="00D7542C"/>
    <w:rsid w:val="00D90F1D"/>
    <w:rsid w:val="00D91F9F"/>
    <w:rsid w:val="00DA0B16"/>
    <w:rsid w:val="00DB3EA3"/>
    <w:rsid w:val="00DB40C5"/>
    <w:rsid w:val="00DC370F"/>
    <w:rsid w:val="00DC558E"/>
    <w:rsid w:val="00DD2785"/>
    <w:rsid w:val="00DD57CB"/>
    <w:rsid w:val="00DD5FB3"/>
    <w:rsid w:val="00E00FBC"/>
    <w:rsid w:val="00E073EC"/>
    <w:rsid w:val="00E201FD"/>
    <w:rsid w:val="00E20828"/>
    <w:rsid w:val="00E2756D"/>
    <w:rsid w:val="00E4229E"/>
    <w:rsid w:val="00E44390"/>
    <w:rsid w:val="00E45CF5"/>
    <w:rsid w:val="00E539B2"/>
    <w:rsid w:val="00E66055"/>
    <w:rsid w:val="00E81664"/>
    <w:rsid w:val="00E90E13"/>
    <w:rsid w:val="00E915D8"/>
    <w:rsid w:val="00EA17D9"/>
    <w:rsid w:val="00EA35B3"/>
    <w:rsid w:val="00EB1A20"/>
    <w:rsid w:val="00EB62F1"/>
    <w:rsid w:val="00ED7068"/>
    <w:rsid w:val="00F06493"/>
    <w:rsid w:val="00F14015"/>
    <w:rsid w:val="00F25FB9"/>
    <w:rsid w:val="00F332DB"/>
    <w:rsid w:val="00F37E18"/>
    <w:rsid w:val="00F4441B"/>
    <w:rsid w:val="00F543E8"/>
    <w:rsid w:val="00F61DB6"/>
    <w:rsid w:val="00F91466"/>
    <w:rsid w:val="00F91844"/>
    <w:rsid w:val="00F9194D"/>
    <w:rsid w:val="00FA388B"/>
    <w:rsid w:val="00FA5583"/>
    <w:rsid w:val="00FA5BE7"/>
    <w:rsid w:val="00FC0AE3"/>
    <w:rsid w:val="00FC4FB9"/>
    <w:rsid w:val="00FC7F62"/>
    <w:rsid w:val="00FE1471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54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D3872"/>
    <w:pPr>
      <w:spacing w:after="220" w:line="240" w:lineRule="auto"/>
      <w:jc w:val="both"/>
    </w:p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customStyle="1" w:styleId="Tabulkatext9">
    <w:name w:val="Tabulka text9"/>
    <w:uiPriority w:val="6"/>
    <w:qFormat/>
    <w:rsid w:val="00C32D2F"/>
    <w:pPr>
      <w:spacing w:before="60" w:after="60" w:line="240" w:lineRule="auto"/>
      <w:ind w:left="57" w:right="57"/>
    </w:pPr>
    <w:rPr>
      <w:sz w:val="20"/>
    </w:rPr>
  </w:style>
  <w:style w:type="paragraph" w:customStyle="1" w:styleId="Odrky28">
    <w:name w:val="Odrážky 28"/>
    <w:basedOn w:val="Odrky1"/>
    <w:uiPriority w:val="5"/>
    <w:qFormat/>
    <w:rsid w:val="00C32D2F"/>
    <w:pPr>
      <w:numPr>
        <w:numId w:val="0"/>
      </w:numPr>
      <w:tabs>
        <w:tab w:val="num" w:pos="794"/>
      </w:tabs>
      <w:ind w:left="794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s.mpsv.cz/d/DS11/V/PUBLICITA/AGENTURA/REALIZACE_2015/grafik/&#344;&#237;dic&#237;_dokumentace/20150219MPSV-Ridici-dokumentace-BW-v2.dotx" TargetMode="External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91D2CAF791D449809C1371BC5FAF2A" ma:contentTypeVersion="1" ma:contentTypeDescription="Vytvoří nový dokument" ma:contentTypeScope="" ma:versionID="26fd20a5b6d8decbe06b7f1b12531c89">
  <xsd:schema xmlns:xsd="http://www.w3.org/2001/XMLSchema" xmlns:xs="http://www.w3.org/2001/XMLSchema" xmlns:p="http://schemas.microsoft.com/office/2006/metadata/properties" xmlns:ns2="7c48c8a8-2045-474d-b0fb-3ee17ecadba0" targetNamespace="http://schemas.microsoft.com/office/2006/metadata/properties" ma:root="true" ma:fieldsID="ff450026467c3fdb36efcce3adb619a7" ns2:_="">
    <xsd:import namespace="7c48c8a8-2045-474d-b0fb-3ee17ecadba0"/>
    <xsd:element name="properties">
      <xsd:complexType>
        <xsd:sequence>
          <xsd:element name="documentManagement">
            <xsd:complexType>
              <xsd:all>
                <xsd:element ref="ns2:AC_OriginalFile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8c8a8-2045-474d-b0fb-3ee17ecadba0" elementFormDefault="qualified">
    <xsd:import namespace="http://schemas.microsoft.com/office/2006/documentManagement/types"/>
    <xsd:import namespace="http://schemas.microsoft.com/office/infopath/2007/PartnerControls"/>
    <xsd:element name="AC_OriginalFileName" ma:index="8" nillable="true" ma:displayName="Original File Name" ma:internalName="AC_OriginalFileNam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_OriginalFileName xmlns="7c48c8a8-2045-474d-b0fb-3ee17ecadba0">W:\METODIKA\VZORY_METODIKA\7C_P7_Zapis HK uzavrene vyzvy.docx</AC_OriginalFileName>
  </documentManagement>
</p:properties>
</file>

<file path=customXml/itemProps1.xml><?xml version="1.0" encoding="utf-8"?>
<ds:datastoreItem xmlns:ds="http://schemas.openxmlformats.org/officeDocument/2006/customXml" ds:itemID="{F4DE576A-FF70-43D8-A485-5CBFD905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BBEDEC-0D31-4D37-BB6A-6BC8D49E2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48c8a8-2045-474d-b0fb-3ee17ecadb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3FDE2C-5AC0-4484-A410-4FE237FE66F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c48c8a8-2045-474d-b0fb-3ee17ecadba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20150219MPSV-Ridici-dokumentace-BW-v2</Template>
  <TotalTime>0</TotalTime>
  <Pages>2</Pages>
  <Words>264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2016-09-23T13:24:00Z</dcterms:created>
  <dcterms:modified xsi:type="dcterms:W3CDTF">2018-11-27T14:02:00Z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0x010100F291D2CAF791D449809C1371BC5FAF2A</vt:lpwstr>
  </property>
</Properties>
</file>